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7174E4DD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7F12A5">
              <w:t xml:space="preserve">Durchführung von Straßenbauarbeiten </w:t>
            </w:r>
            <w:r w:rsidR="00B74073">
              <w:t>an der Haltestelle Grunewald in Duisburg-Wanheimerort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423C7" w14:textId="77777777" w:rsidR="0098230B" w:rsidRDefault="0098230B">
      <w:r>
        <w:separator/>
      </w:r>
    </w:p>
    <w:p w14:paraId="2B2D301C" w14:textId="77777777" w:rsidR="0098230B" w:rsidRDefault="0098230B"/>
    <w:p w14:paraId="7F9B5918" w14:textId="77777777" w:rsidR="0098230B" w:rsidRDefault="0098230B"/>
  </w:endnote>
  <w:endnote w:type="continuationSeparator" w:id="0">
    <w:p w14:paraId="2C409D5E" w14:textId="77777777" w:rsidR="0098230B" w:rsidRDefault="0098230B">
      <w:r>
        <w:continuationSeparator/>
      </w:r>
    </w:p>
    <w:p w14:paraId="45E1EF52" w14:textId="77777777" w:rsidR="0098230B" w:rsidRDefault="0098230B"/>
    <w:p w14:paraId="07A70445" w14:textId="77777777" w:rsidR="0098230B" w:rsidRDefault="009823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AD34B" w14:textId="77777777" w:rsidR="0098230B" w:rsidRDefault="0098230B" w:rsidP="00026D23">
      <w:r>
        <w:separator/>
      </w:r>
    </w:p>
  </w:footnote>
  <w:footnote w:type="continuationSeparator" w:id="0">
    <w:p w14:paraId="2BF5C54A" w14:textId="77777777" w:rsidR="0098230B" w:rsidRDefault="0098230B">
      <w:r>
        <w:continuationSeparator/>
      </w:r>
    </w:p>
    <w:p w14:paraId="0E9E7E94" w14:textId="77777777" w:rsidR="0098230B" w:rsidRDefault="0098230B"/>
    <w:p w14:paraId="716AAD4F" w14:textId="77777777" w:rsidR="0098230B" w:rsidRDefault="0098230B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QAhi2Mr2+xf1iiptnz0SxrT/3tZ7i4EwaoCJoxrycSOL3EZ8nMbHCsELzMNnUIUsc46O2mtllMlgmwiSjJqqQ==" w:salt="malGuttBttDMj7awiMVmxw=="/>
  <w:defaultTabStop w:val="709"/>
  <w:autoHyphenation/>
  <w:hyphenationZone w:val="425"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43AB"/>
    <w:rsid w:val="00297EB4"/>
    <w:rsid w:val="002A58E3"/>
    <w:rsid w:val="002C0F7B"/>
    <w:rsid w:val="002C2155"/>
    <w:rsid w:val="002C3E91"/>
    <w:rsid w:val="002C403D"/>
    <w:rsid w:val="002C444F"/>
    <w:rsid w:val="002C44CE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484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42E25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099F"/>
    <w:rsid w:val="00492429"/>
    <w:rsid w:val="00493D8E"/>
    <w:rsid w:val="00495570"/>
    <w:rsid w:val="004A180D"/>
    <w:rsid w:val="004B202C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5705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74073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5E08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740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Reyer, Andreas</cp:lastModifiedBy>
  <cp:revision>82</cp:revision>
  <cp:lastPrinted>2024-07-15T07:21:00Z</cp:lastPrinted>
  <dcterms:created xsi:type="dcterms:W3CDTF">2022-01-27T14:34:00Z</dcterms:created>
  <dcterms:modified xsi:type="dcterms:W3CDTF">2026-05-15T11:32:00Z</dcterms:modified>
</cp:coreProperties>
</file>